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77777777" w:rsidR="00710C65" w:rsidRDefault="00962923">
            <w:r>
              <w:t>Mahmudiye Atçılık Meslek Yüksekokulu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77777777"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6EB97EBF" w:rsidR="00E415A5" w:rsidRPr="000770A6" w:rsidRDefault="00B05F3F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124F0D90" w:rsidR="00E415A5" w:rsidRPr="000770A6" w:rsidRDefault="002C475C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7D882EE7" w:rsidR="00E415A5" w:rsidRPr="000770A6" w:rsidRDefault="002C475C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7A89391B" w:rsidR="00752B06" w:rsidRDefault="00875893">
            <w:r w:rsidRPr="00875893">
              <w:t>Atlarda Doğum ve Üreme Sağlığı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59E6EC77" w:rsidR="00BC64F5" w:rsidRDefault="00875893">
            <w:r w:rsidRPr="00875893">
              <w:t>Atlarda Doğum ve Üreme Sağlığı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37033377" w:rsidR="00752B06" w:rsidRDefault="00875893">
            <w:r w:rsidRPr="00875893">
              <w:t>Atlarda Doğum ve Üreme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6C1438AD" w:rsidR="00752B06" w:rsidRDefault="00875893">
            <w:r w:rsidRPr="00875893">
              <w:t>Birth and Reproductive Health in Horses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7EF9D4DE" w:rsidR="00752B06" w:rsidRDefault="00875893">
            <w:r w:rsidRPr="00875893">
              <w:t>Birth and Reproductive in Horses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0AB27427" w:rsidR="00752B06" w:rsidRDefault="00051A05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5D7C7572"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1372C317" w:rsidR="00504AB0" w:rsidRDefault="00504AB0" w:rsidP="00CF241C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7B1EB88F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34F76F3A" w:rsidR="00130F7E" w:rsidRDefault="00EF3C5A" w:rsidP="00CF241C">
            <w:pPr>
              <w:jc w:val="center"/>
            </w:pPr>
            <w: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01AF164E" w:rsidR="00130F7E" w:rsidRDefault="00130F7E" w:rsidP="00CF241C">
            <w:pPr>
              <w:jc w:val="center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3F379E35" w:rsidR="00130F7E" w:rsidRDefault="00051A05" w:rsidP="00CF241C">
            <w:r>
              <w:t>4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719E14B7" w14:textId="4E3F70FC" w:rsidR="00273C68" w:rsidRDefault="00372147">
            <w:r>
              <w:t xml:space="preserve">Teorik </w:t>
            </w:r>
            <w:r w:rsidR="009500D9">
              <w:t xml:space="preserve"> </w:t>
            </w:r>
            <w:r w:rsidR="001576FE">
              <w:t>dersliklerde</w:t>
            </w:r>
            <w:r w:rsidR="009500D9"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3A7F1AA6" w:rsidR="00E16FDB" w:rsidRDefault="00822FBB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719B3911" w:rsidR="00372147" w:rsidRDefault="00EF3C5A">
            <w:r w:rsidRPr="00EF3C5A">
              <w:t>ATLARDA DOĞUM  ve ÜREME SAĞLIĞI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1002890F" w:rsidR="00E16FDB" w:rsidRDefault="00EF3C5A" w:rsidP="001C043F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32A8AA54" w:rsidR="00E16FDB" w:rsidRPr="00973558" w:rsidRDefault="00372147" w:rsidP="002F45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035B5B28" w:rsidR="00E16FDB" w:rsidRDefault="00E16FDB" w:rsidP="001C043F">
            <w:pPr>
              <w:jc w:val="center"/>
            </w:pPr>
          </w:p>
        </w:tc>
      </w:tr>
      <w:tr w:rsidR="00372147" w14:paraId="081150E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0525E7B4" w:rsidR="00372147" w:rsidRDefault="00372147" w:rsidP="00372147">
            <w:r>
              <w:t>Kırıkkale Üniversitesi</w:t>
            </w:r>
          </w:p>
        </w:tc>
        <w:tc>
          <w:tcPr>
            <w:tcW w:w="3470" w:type="dxa"/>
            <w:shd w:val="clear" w:color="auto" w:fill="auto"/>
          </w:tcPr>
          <w:p w14:paraId="13C5673F" w14:textId="231BE692" w:rsidR="00372147" w:rsidRDefault="00EF3C5A" w:rsidP="00372147">
            <w:r w:rsidRPr="00EF3C5A">
              <w:t>ATLARDA DOĞUM  ve ÜREME SAĞLIĞI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5F2CAA4B" w:rsidR="00372147" w:rsidRDefault="00EF3C5A" w:rsidP="00372147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029895D5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77777777" w:rsidR="00372147" w:rsidRDefault="00372147" w:rsidP="00372147">
            <w:pPr>
              <w:jc w:val="center"/>
            </w:pPr>
          </w:p>
        </w:tc>
      </w:tr>
      <w:tr w:rsidR="00372147" w14:paraId="48088C44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41A4DCAA" w:rsidR="00372147" w:rsidRDefault="00372147" w:rsidP="00372147">
            <w:r>
              <w:t>Karabük Üniversitesi</w:t>
            </w:r>
          </w:p>
        </w:tc>
        <w:tc>
          <w:tcPr>
            <w:tcW w:w="3470" w:type="dxa"/>
            <w:shd w:val="clear" w:color="auto" w:fill="auto"/>
          </w:tcPr>
          <w:p w14:paraId="4BC4165A" w14:textId="69715FBA" w:rsidR="00372147" w:rsidRDefault="00EF3C5A" w:rsidP="00372147">
            <w:r w:rsidRPr="00EF3C5A">
              <w:t>ATLARDA DOĞUM  ve ÜREME SAĞLIĞI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9A4972" w14:textId="63255293" w:rsidR="00372147" w:rsidRDefault="00EF3C5A" w:rsidP="00372147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0B9B2B04" w:rsidR="00372147" w:rsidRPr="004D2264" w:rsidRDefault="00372147" w:rsidP="00372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2C4CAE5" w:rsidR="00372147" w:rsidRDefault="00372147" w:rsidP="00372147">
            <w:pPr>
              <w:jc w:val="center"/>
            </w:pPr>
          </w:p>
        </w:tc>
      </w:tr>
      <w:tr w:rsidR="00372147" w14:paraId="363BBD3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3FE362A0" w:rsidR="00372147" w:rsidRDefault="00372147" w:rsidP="00372147">
            <w:r>
              <w:t>İstanbul Üniversitesi</w:t>
            </w:r>
          </w:p>
        </w:tc>
        <w:tc>
          <w:tcPr>
            <w:tcW w:w="3470" w:type="dxa"/>
            <w:shd w:val="clear" w:color="auto" w:fill="auto"/>
          </w:tcPr>
          <w:p w14:paraId="315025AF" w14:textId="3337A0F9" w:rsidR="00372147" w:rsidRDefault="00EF3C5A" w:rsidP="00372147">
            <w:r w:rsidRPr="00EF3C5A">
              <w:t>ATLARDA DOĞUM  ve ÜREME SAĞLIĞI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C282C3" w14:textId="4C65C542" w:rsidR="00372147" w:rsidRDefault="00CE7DD4" w:rsidP="00372147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28CCBC0A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7777777" w:rsidR="00372147" w:rsidRDefault="00372147" w:rsidP="00372147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67180B01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4D483B4E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3F6F1F3A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250DC61E" w:rsidR="002930D9" w:rsidRPr="00372147" w:rsidRDefault="002930D9"/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  <w:tr w:rsidR="00372147" w:rsidRPr="001C043F" w14:paraId="770D95FE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3575EB65" w14:textId="1C7642C5" w:rsidR="00372147" w:rsidRPr="00372147" w:rsidRDefault="00372147"/>
        </w:tc>
        <w:tc>
          <w:tcPr>
            <w:tcW w:w="2177" w:type="dxa"/>
            <w:shd w:val="clear" w:color="auto" w:fill="auto"/>
            <w:vAlign w:val="center"/>
          </w:tcPr>
          <w:p w14:paraId="07D44FFF" w14:textId="77777777" w:rsidR="00372147" w:rsidRPr="001C043F" w:rsidRDefault="00372147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372147">
        <w:trPr>
          <w:trHeight w:val="454"/>
        </w:trPr>
        <w:tc>
          <w:tcPr>
            <w:tcW w:w="8330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76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372147" w:rsidRPr="001C043F" w14:paraId="2B33F019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5BF551F8" w14:textId="5980E93E" w:rsidR="00372147" w:rsidRPr="001C043F" w:rsidRDefault="00372147" w:rsidP="00372147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6D5684DC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0BD672FA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028EB272" w14:textId="7FEC392F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37607E34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7A1BDBFD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3D05A262" w14:textId="245AB411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1C3360F8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372F31C7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19D36735" w14:textId="46BAAA8B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5E2B1E1D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1592A" w14:textId="77777777" w:rsidR="00863A25" w:rsidRDefault="00863A25">
      <w:r>
        <w:separator/>
      </w:r>
    </w:p>
  </w:endnote>
  <w:endnote w:type="continuationSeparator" w:id="0">
    <w:p w14:paraId="08DE74CF" w14:textId="77777777" w:rsidR="00863A25" w:rsidRDefault="0086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D58BE" w14:textId="77777777" w:rsidR="00863A25" w:rsidRDefault="00863A25">
      <w:r>
        <w:separator/>
      </w:r>
    </w:p>
  </w:footnote>
  <w:footnote w:type="continuationSeparator" w:id="0">
    <w:p w14:paraId="51BC93D3" w14:textId="77777777" w:rsidR="00863A25" w:rsidRDefault="0086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35pt;height:20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3399B"/>
    <w:rsid w:val="00044190"/>
    <w:rsid w:val="00051A05"/>
    <w:rsid w:val="000536BE"/>
    <w:rsid w:val="00053FCE"/>
    <w:rsid w:val="000770A6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22D38"/>
    <w:rsid w:val="00130F7E"/>
    <w:rsid w:val="00135AA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B777D"/>
    <w:rsid w:val="002C2C2C"/>
    <w:rsid w:val="002C475C"/>
    <w:rsid w:val="002D031F"/>
    <w:rsid w:val="002E190C"/>
    <w:rsid w:val="002E427B"/>
    <w:rsid w:val="002E7AC1"/>
    <w:rsid w:val="002F26EA"/>
    <w:rsid w:val="002F4588"/>
    <w:rsid w:val="00312564"/>
    <w:rsid w:val="00340D0D"/>
    <w:rsid w:val="00344F77"/>
    <w:rsid w:val="003458DF"/>
    <w:rsid w:val="00357811"/>
    <w:rsid w:val="00365945"/>
    <w:rsid w:val="00365EF2"/>
    <w:rsid w:val="00372147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60A3D"/>
    <w:rsid w:val="00471139"/>
    <w:rsid w:val="00480F0E"/>
    <w:rsid w:val="004845EE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0510E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22FBB"/>
    <w:rsid w:val="00863A25"/>
    <w:rsid w:val="00872B1A"/>
    <w:rsid w:val="00875893"/>
    <w:rsid w:val="008C794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B05F3F"/>
    <w:rsid w:val="00B13C14"/>
    <w:rsid w:val="00B16178"/>
    <w:rsid w:val="00B5167A"/>
    <w:rsid w:val="00B54369"/>
    <w:rsid w:val="00B75D90"/>
    <w:rsid w:val="00B772A1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E7DD4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EF3C5A"/>
    <w:rsid w:val="00F11020"/>
    <w:rsid w:val="00F17EED"/>
    <w:rsid w:val="00F2061A"/>
    <w:rsid w:val="00F3768E"/>
    <w:rsid w:val="00F44660"/>
    <w:rsid w:val="00F465CD"/>
    <w:rsid w:val="00F47018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42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18</cp:revision>
  <cp:lastPrinted>2005-07-08T14:54:00Z</cp:lastPrinted>
  <dcterms:created xsi:type="dcterms:W3CDTF">2022-09-05T13:39:00Z</dcterms:created>
  <dcterms:modified xsi:type="dcterms:W3CDTF">2024-07-29T17:59:00Z</dcterms:modified>
</cp:coreProperties>
</file>